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18749" w14:textId="7DA28E6B" w:rsidR="00E133C5" w:rsidRPr="0077195E" w:rsidRDefault="00EB4F31" w:rsidP="00C21F22">
      <w:pPr>
        <w:tabs>
          <w:tab w:val="left" w:pos="1620"/>
          <w:tab w:val="left" w:pos="1800"/>
        </w:tabs>
        <w:rPr>
          <w:rFonts w:asciiTheme="minorHAnsi" w:hAnsiTheme="minorHAnsi"/>
          <w:color w:val="FF0000"/>
          <w:szCs w:val="24"/>
        </w:rPr>
      </w:pPr>
      <w:r w:rsidRPr="0077195E">
        <w:rPr>
          <w:rFonts w:asciiTheme="minorHAnsi" w:hAnsiTheme="minorHAnsi"/>
          <w:noProof/>
          <w:sz w:val="18"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98C87" w14:textId="77777777" w:rsidR="0077195E" w:rsidRDefault="0077195E" w:rsidP="0077195E">
                            <w:pPr>
                              <w:jc w:val="center"/>
                            </w:pPr>
                          </w:p>
                          <w:p w14:paraId="6F30D18F" w14:textId="77777777" w:rsidR="0077195E" w:rsidRDefault="0077195E" w:rsidP="0077195E">
                            <w:pPr>
                              <w:jc w:val="center"/>
                            </w:pPr>
                          </w:p>
                          <w:p w14:paraId="37A6B097" w14:textId="000E7377" w:rsidR="00E133C5" w:rsidRPr="001418B9" w:rsidRDefault="0077195E" w:rsidP="0077195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418B9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0198C87" w14:textId="77777777" w:rsidR="0077195E" w:rsidRDefault="0077195E" w:rsidP="0077195E">
                      <w:pPr>
                        <w:jc w:val="center"/>
                      </w:pPr>
                    </w:p>
                    <w:p w14:paraId="6F30D18F" w14:textId="77777777" w:rsidR="0077195E" w:rsidRDefault="0077195E" w:rsidP="0077195E">
                      <w:pPr>
                        <w:jc w:val="center"/>
                      </w:pPr>
                    </w:p>
                    <w:p w14:paraId="37A6B097" w14:textId="000E7377" w:rsidR="00E133C5" w:rsidRPr="001418B9" w:rsidRDefault="0077195E" w:rsidP="0077195E">
                      <w:pPr>
                        <w:jc w:val="center"/>
                        <w:rPr>
                          <w:color w:val="FF0000"/>
                        </w:rPr>
                      </w:pPr>
                      <w:r w:rsidRPr="001418B9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77195E">
        <w:rPr>
          <w:rFonts w:asciiTheme="minorHAnsi" w:hAnsiTheme="minorHAnsi"/>
        </w:rPr>
        <w:t>您的参考编号：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fldChar w:fldCharType="begin"/>
      </w:r>
      <w:r w:rsidRPr="0077195E">
        <w:rPr>
          <w:rFonts w:asciiTheme="minorHAnsi" w:hAnsiTheme="minorHAnsi"/>
          <w:color w:val="FF0000"/>
          <w:highlight w:val="yellow"/>
        </w:rPr>
        <w:instrText xml:space="preserve"> MERGEFIELD Number </w:instrText>
      </w:r>
      <w:r w:rsidRPr="0077195E">
        <w:rPr>
          <w:rFonts w:asciiTheme="minorHAnsi" w:hAnsiTheme="minorHAnsi"/>
          <w:color w:val="FF0000"/>
          <w:highlight w:val="yellow"/>
        </w:rPr>
        <w:fldChar w:fldCharType="separate"/>
      </w:r>
      <w:r w:rsidRPr="0077195E">
        <w:rPr>
          <w:rFonts w:asciiTheme="minorHAnsi" w:hAnsiTheme="minorHAnsi"/>
          <w:noProof/>
          <w:color w:val="FF0000"/>
          <w:highlight w:val="yellow"/>
        </w:rPr>
        <w:t>«Number»</w:t>
      </w:r>
      <w:r w:rsidRPr="0077195E">
        <w:rPr>
          <w:rFonts w:asciiTheme="minorHAnsi" w:hAnsiTheme="minorHAnsi"/>
          <w:color w:val="FF0000"/>
          <w:szCs w:val="24"/>
          <w:highlight w:val="yellow"/>
        </w:rPr>
        <w:fldChar w:fldCharType="end"/>
      </w:r>
    </w:p>
    <w:p w14:paraId="245FCE05" w14:textId="4053EE9A" w:rsidR="00E133C5" w:rsidRPr="0077195E" w:rsidRDefault="00EB4F31" w:rsidP="00C21F22">
      <w:pPr>
        <w:tabs>
          <w:tab w:val="left" w:pos="1620"/>
          <w:tab w:val="left" w:pos="1800"/>
        </w:tabs>
        <w:rPr>
          <w:rFonts w:asciiTheme="minorHAnsi" w:hAnsiTheme="minorHAnsi"/>
          <w:szCs w:val="24"/>
        </w:rPr>
      </w:pPr>
      <w:r w:rsidRPr="0077195E">
        <w:rPr>
          <w:rFonts w:asciiTheme="minorHAnsi" w:hAnsiTheme="minorHAnsi"/>
        </w:rPr>
        <w:t>我方参考编号：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fldChar w:fldCharType="begin"/>
      </w:r>
      <w:r w:rsidRPr="0077195E">
        <w:rPr>
          <w:rFonts w:asciiTheme="minorHAnsi" w:hAnsiTheme="minorHAnsi"/>
          <w:color w:val="FF0000"/>
          <w:highlight w:val="yellow"/>
        </w:rPr>
        <w:instrText xml:space="preserve"> MERGEFIELD Number </w:instrText>
      </w:r>
      <w:r w:rsidRPr="0077195E">
        <w:rPr>
          <w:rFonts w:asciiTheme="minorHAnsi" w:hAnsiTheme="minorHAnsi"/>
          <w:color w:val="FF0000"/>
          <w:highlight w:val="yellow"/>
        </w:rPr>
        <w:fldChar w:fldCharType="separate"/>
      </w:r>
      <w:r w:rsidRPr="0077195E">
        <w:rPr>
          <w:rFonts w:asciiTheme="minorHAnsi" w:hAnsiTheme="minorHAnsi"/>
          <w:noProof/>
          <w:color w:val="FF0000"/>
          <w:highlight w:val="yellow"/>
        </w:rPr>
        <w:t>«Number»</w:t>
      </w:r>
      <w:r w:rsidRPr="0077195E">
        <w:rPr>
          <w:rFonts w:asciiTheme="minorHAnsi" w:hAnsiTheme="minorHAnsi"/>
          <w:color w:val="FF0000"/>
          <w:szCs w:val="24"/>
          <w:highlight w:val="yellow"/>
        </w:rPr>
        <w:fldChar w:fldCharType="end"/>
      </w:r>
    </w:p>
    <w:p w14:paraId="0A6F48C5" w14:textId="700E19BC" w:rsidR="00E133C5" w:rsidRPr="0077195E" w:rsidRDefault="00EB4F31" w:rsidP="00C21F22">
      <w:pPr>
        <w:tabs>
          <w:tab w:val="left" w:pos="1800"/>
        </w:tabs>
        <w:spacing w:before="120" w:after="120"/>
        <w:rPr>
          <w:rFonts w:asciiTheme="minorHAnsi" w:hAnsiTheme="minorHAnsi"/>
          <w:szCs w:val="24"/>
        </w:rPr>
      </w:pPr>
      <w:r w:rsidRPr="0077195E">
        <w:rPr>
          <w:rFonts w:asciiTheme="minorHAnsi" w:hAnsiTheme="minorHAnsi"/>
        </w:rPr>
        <w:t>日期：</w:t>
      </w:r>
      <w:r w:rsidRPr="0077195E">
        <w:rPr>
          <w:rFonts w:asciiTheme="minorHAnsi" w:hAnsiTheme="minorHAnsi"/>
        </w:rPr>
        <w:t xml:space="preserve"> 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t>Day Month Year</w:t>
      </w:r>
    </w:p>
    <w:p w14:paraId="6A4774D2" w14:textId="77777777" w:rsidR="00E133C5" w:rsidRPr="0077195E" w:rsidRDefault="00EB4F31" w:rsidP="00C21F22">
      <w:pPr>
        <w:tabs>
          <w:tab w:val="left" w:pos="1800"/>
        </w:tabs>
        <w:rPr>
          <w:rFonts w:asciiTheme="minorHAnsi" w:hAnsiTheme="minorHAnsi"/>
          <w:color w:val="FF0000"/>
          <w:szCs w:val="24"/>
          <w:highlight w:val="yellow"/>
        </w:rPr>
      </w:pPr>
      <w:r w:rsidRPr="0077195E">
        <w:rPr>
          <w:rFonts w:asciiTheme="minorHAnsi" w:hAnsiTheme="minorHAnsi"/>
        </w:rPr>
        <w:t>联系人：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t>John Smith</w:t>
      </w:r>
    </w:p>
    <w:p w14:paraId="52599286" w14:textId="77777777" w:rsidR="00E133C5" w:rsidRPr="0077195E" w:rsidRDefault="00EB4F31" w:rsidP="00C21F22">
      <w:pPr>
        <w:tabs>
          <w:tab w:val="left" w:pos="1800"/>
        </w:tabs>
        <w:rPr>
          <w:rFonts w:asciiTheme="minorHAnsi" w:hAnsiTheme="minorHAnsi"/>
          <w:szCs w:val="24"/>
        </w:rPr>
      </w:pPr>
      <w:r w:rsidRPr="0077195E">
        <w:rPr>
          <w:rFonts w:asciiTheme="minorHAnsi" w:hAnsiTheme="minorHAnsi"/>
        </w:rPr>
        <w:t>直拨电话：</w:t>
      </w:r>
      <w:r w:rsidRPr="0077195E">
        <w:rPr>
          <w:rFonts w:asciiTheme="minorHAnsi" w:hAnsiTheme="minorHAnsi"/>
        </w:rPr>
        <w:tab/>
      </w:r>
      <w:r w:rsidRPr="0077195E">
        <w:rPr>
          <w:rFonts w:asciiTheme="minorHAnsi" w:hAnsiTheme="minorHAnsi"/>
          <w:color w:val="FF0000"/>
          <w:highlight w:val="yellow"/>
        </w:rPr>
        <w:t>01111 111111</w:t>
      </w:r>
    </w:p>
    <w:p w14:paraId="515710A5" w14:textId="78C6599B" w:rsidR="00E133C5" w:rsidRPr="0077195E" w:rsidRDefault="00EB4F31" w:rsidP="00C21F22">
      <w:pPr>
        <w:tabs>
          <w:tab w:val="left" w:pos="1800"/>
        </w:tabs>
        <w:rPr>
          <w:rFonts w:asciiTheme="minorHAnsi" w:hAnsiTheme="minorHAnsi"/>
          <w:color w:val="FF0000"/>
          <w:szCs w:val="24"/>
          <w:highlight w:val="yellow"/>
        </w:rPr>
      </w:pPr>
      <w:r w:rsidRPr="0077195E">
        <w:rPr>
          <w:rFonts w:asciiTheme="minorHAnsi" w:hAnsiTheme="minorHAnsi"/>
        </w:rPr>
        <w:t>电子邮件：</w:t>
      </w:r>
      <w:r w:rsidRPr="0077195E">
        <w:rPr>
          <w:rFonts w:asciiTheme="minorHAnsi" w:hAnsiTheme="minorHAnsi"/>
        </w:rPr>
        <w:t xml:space="preserve"> </w:t>
      </w:r>
      <w:r w:rsidRPr="0077195E">
        <w:rPr>
          <w:rFonts w:asciiTheme="minorHAnsi" w:hAnsiTheme="minorHAnsi"/>
        </w:rPr>
        <w:tab/>
      </w:r>
      <w:hyperlink r:id="rId14">
        <w:r w:rsidRPr="0077195E">
          <w:rPr>
            <w:rStyle w:val="Hyperlink"/>
            <w:rFonts w:asciiTheme="minorHAnsi" w:hAnsiTheme="minorHAnsi"/>
            <w:color w:val="FF0000"/>
            <w:highlight w:val="yellow"/>
          </w:rPr>
          <w:t>John.Smith@anytowncouncil.gov.uk</w:t>
        </w:r>
      </w:hyperlink>
    </w:p>
    <w:p w14:paraId="6F78C016" w14:textId="77777777" w:rsidR="00410ECE" w:rsidRPr="0077195E" w:rsidRDefault="00872182" w:rsidP="00E133C5">
      <w:pPr>
        <w:rPr>
          <w:rFonts w:asciiTheme="minorHAnsi" w:hAnsiTheme="minorHAnsi"/>
          <w:szCs w:val="24"/>
        </w:rPr>
      </w:pPr>
    </w:p>
    <w:p w14:paraId="20FE5667" w14:textId="77777777" w:rsidR="0077195E" w:rsidRPr="00410ECE" w:rsidRDefault="0077195E" w:rsidP="0077195E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58457D11" w14:textId="77777777" w:rsidR="0077195E" w:rsidRPr="00516B16" w:rsidRDefault="0077195E" w:rsidP="0077195E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7CDBD23C" w14:textId="77777777" w:rsidR="0077195E" w:rsidRPr="00516B16" w:rsidRDefault="0077195E" w:rsidP="0077195E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181D3891" w14:textId="77777777" w:rsidR="0077195E" w:rsidRPr="00516B16" w:rsidRDefault="0077195E" w:rsidP="0077195E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340FD464" w14:textId="77777777" w:rsidR="0077195E" w:rsidRPr="00516B16" w:rsidRDefault="0077195E" w:rsidP="0077195E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5E53BF44" w14:textId="77777777" w:rsidR="0077195E" w:rsidRPr="00EE4313" w:rsidRDefault="0077195E" w:rsidP="0077195E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E133C5" w:rsidRPr="0077195E" w:rsidRDefault="00872182" w:rsidP="0077195E">
      <w:pPr>
        <w:pStyle w:val="BodyText"/>
        <w:spacing w:after="0"/>
        <w:rPr>
          <w:rFonts w:asciiTheme="minorHAnsi" w:hAnsiTheme="minorHAnsi" w:cs="Arial"/>
          <w:color w:val="000000"/>
          <w:sz w:val="20"/>
        </w:rPr>
      </w:pPr>
    </w:p>
    <w:p w14:paraId="662EB351" w14:textId="21B5064D" w:rsidR="002E2629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 xml:space="preserve">尊敬的 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77195E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77195E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="0077195E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28A226A9" w14:textId="77777777" w:rsidR="002E2629" w:rsidRPr="0077195E" w:rsidRDefault="00872182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4588C152" w14:textId="68F1D9E5" w:rsidR="00E60B27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您的意见很重要</w:t>
      </w:r>
    </w:p>
    <w:p w14:paraId="4F4BA8A1" w14:textId="3B3E302A" w:rsidR="00C21F22" w:rsidRPr="0077195E" w:rsidRDefault="00EB4F31" w:rsidP="0077195E">
      <w:pPr>
        <w:pStyle w:val="BodyText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我们最近邀请您参加全国 2023-24 年成人社会关怀调查。 这项调查由</w:t>
      </w:r>
      <w:r w:rsid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</w:t>
      </w:r>
      <w:r w:rsidR="0077195E"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="0077195E">
        <w:rPr>
          <w:rFonts w:ascii="Calibri" w:hAnsi="Calibri" w:cs="Arial"/>
          <w:color w:val="FF0000"/>
          <w:sz w:val="28"/>
          <w:szCs w:val="24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代表</w:t>
      </w:r>
      <w:r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</w:t>
      </w:r>
      <w:r w:rsidRPr="00EB4F31">
        <w:rPr>
          <w:rFonts w:ascii="Microsoft YaHei UI" w:eastAsia="Microsoft YaHei UI" w:hAnsi="Microsoft YaHei UI" w:cs="Calibri"/>
          <w:sz w:val="28"/>
          <w:szCs w:val="28"/>
        </w:rPr>
        <w:t>NHS England</w:t>
      </w:r>
      <w:r>
        <w:rPr>
          <w:rFonts w:ascii="Microsoft YaHei UI" w:eastAsia="Microsoft YaHei UI" w:hAnsi="Microsoft YaHei UI" w:cs="Calibri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进行。</w:t>
      </w:r>
    </w:p>
    <w:p w14:paraId="6FF1E256" w14:textId="67239F7A" w:rsidR="00E60B27" w:rsidRDefault="00EB4F31" w:rsidP="0077195E">
      <w:pPr>
        <w:pStyle w:val="BodyText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如果您最近返回了已完成的问卷，那么我们要感谢您，我们很抱歉再次与您联系。</w:t>
      </w:r>
      <w:r w:rsidR="0077195E"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  <w:t>如果您尚未回复，我们想再次邀请您通过填写此问卷来帮助我们。 我们希望让尽可能多的人有机会参与调查;这可能意味着我们偶尔会向不愿接收调查的人发送调查问卷。 如果收到此调查问卷给您带来任何困扰，我们深表歉意。</w:t>
      </w:r>
    </w:p>
    <w:p w14:paraId="5CA9FBB6" w14:textId="77777777" w:rsidR="00872182" w:rsidRPr="0077195E" w:rsidRDefault="00872182" w:rsidP="0077195E">
      <w:pPr>
        <w:pStyle w:val="BodyText"/>
        <w:rPr>
          <w:rFonts w:ascii="Microsoft YaHei UI" w:eastAsia="Microsoft YaHei UI" w:hAnsi="Microsoft YaHei UI" w:cs="Arial" w:hint="eastAsia"/>
          <w:color w:val="000000"/>
          <w:sz w:val="28"/>
          <w:szCs w:val="28"/>
        </w:rPr>
      </w:pPr>
      <w:bookmarkStart w:id="0" w:name="_GoBack"/>
      <w:bookmarkEnd w:id="0"/>
    </w:p>
    <w:p w14:paraId="6240CD0E" w14:textId="22A54431" w:rsidR="00E60B27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改善您所在地区的成人社会护理</w:t>
      </w:r>
    </w:p>
    <w:p w14:paraId="48660E81" w14:textId="512BC3A0" w:rsidR="00E60B27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bCs/>
          <w:color w:val="000000"/>
          <w:sz w:val="28"/>
          <w:szCs w:val="28"/>
        </w:rPr>
        <w:t>请填写随附的调查表参与本调查。</w:t>
      </w: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该调查向您询问您对所获得的服务和您的生活质量的看法。</w:t>
      </w:r>
    </w:p>
    <w:p w14:paraId="1216DE83" w14:textId="7206AF66" w:rsidR="00E60B27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参加调查的人数越多，最终结果对我们的帮助就越大，因为它能帮助我们评估并改善针对像您这样的人员的本地服务。</w:t>
      </w:r>
    </w:p>
    <w:p w14:paraId="23C18C4C" w14:textId="43663926" w:rsidR="0052015E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完成问卷后，请在</w:t>
      </w:r>
      <w:r w:rsidR="0077195E">
        <w:rPr>
          <w:rFonts w:ascii="Microsoft YaHei UI" w:eastAsia="Microsoft YaHei UI" w:hAnsi="Microsoft YaHei UI" w:hint="eastAsia"/>
          <w:sz w:val="28"/>
          <w:szCs w:val="28"/>
        </w:rPr>
        <w:t xml:space="preserve"> </w:t>
      </w:r>
      <w:r w:rsidR="0077195E" w:rsidRPr="00E46380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 w:rsidR="0077195E">
        <w:rPr>
          <w:rFonts w:ascii="Microsoft YaHei UI" w:eastAsia="Microsoft YaHei UI" w:hAnsi="Microsoft YaHei UI"/>
          <w:b/>
          <w:color w:val="FF0000"/>
          <w:sz w:val="28"/>
          <w:szCs w:val="28"/>
          <w:shd w:val="clear" w:color="auto" w:fill="FFFF00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之前将其装入邮资预付的信封中寄回。您不需要在信封上粘贴邮票。</w:t>
      </w:r>
    </w:p>
    <w:p w14:paraId="519A33C9" w14:textId="0228F898" w:rsidR="0052015E" w:rsidRPr="0077195E" w:rsidRDefault="00872182" w:rsidP="0077195E">
      <w:pPr>
        <w:pStyle w:val="BodyText"/>
        <w:tabs>
          <w:tab w:val="left" w:pos="8610"/>
        </w:tabs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7472427A" w14:textId="3082F5A3" w:rsidR="0052015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您的信息将被保密</w:t>
      </w:r>
    </w:p>
    <w:p w14:paraId="5DC91162" w14:textId="4C718BA8" w:rsidR="0052015E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在该页的背面，还有关于本调查的进一步的信息，以及为何选择您参与本调查。如果您有任何疑问或需要我们的协助来填写调查表，请参阅信件末尾的“联系我们”部分。</w:t>
      </w:r>
    </w:p>
    <w:p w14:paraId="34CA5B66" w14:textId="77777777" w:rsidR="00A27C32" w:rsidRPr="0077195E" w:rsidRDefault="00872182" w:rsidP="0077195E">
      <w:pPr>
        <w:pStyle w:val="BodyText"/>
        <w:spacing w:after="0"/>
        <w:rPr>
          <w:rFonts w:ascii="Microsoft YaHei UI" w:eastAsia="Microsoft YaHei UI" w:hAnsi="Microsoft YaHei UI" w:cs="Arial"/>
          <w:color w:val="FF0000"/>
          <w:sz w:val="28"/>
          <w:szCs w:val="28"/>
        </w:rPr>
      </w:pPr>
    </w:p>
    <w:p w14:paraId="245D45EF" w14:textId="77777777" w:rsidR="000333FD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非常感谢您抽出时间来帮助成人社会护理服务。</w:t>
      </w:r>
    </w:p>
    <w:p w14:paraId="16427CB4" w14:textId="77777777" w:rsidR="000333FD" w:rsidRPr="0077195E" w:rsidRDefault="00872182" w:rsidP="0077195E">
      <w:pPr>
        <w:pStyle w:val="BodyText"/>
        <w:spacing w:after="0"/>
        <w:rPr>
          <w:rFonts w:ascii="Microsoft YaHei UI" w:eastAsia="Microsoft YaHei UI" w:hAnsi="Microsoft YaHei UI"/>
          <w:sz w:val="28"/>
          <w:szCs w:val="28"/>
        </w:rPr>
      </w:pPr>
    </w:p>
    <w:p w14:paraId="795EC953" w14:textId="3920044D" w:rsidR="00154049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谨致问候</w:t>
      </w:r>
    </w:p>
    <w:p w14:paraId="6B055624" w14:textId="77777777" w:rsidR="0077195E" w:rsidRDefault="0077195E" w:rsidP="0077195E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46C69C2A" w14:textId="77777777" w:rsidR="0077195E" w:rsidRDefault="0077195E" w:rsidP="0077195E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4C61D631" w14:textId="77777777" w:rsidR="0077195E" w:rsidRPr="0074596E" w:rsidRDefault="0077195E" w:rsidP="0077195E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</w:p>
    <w:p w14:paraId="6062F4F5" w14:textId="77777777" w:rsidR="0077195E" w:rsidRDefault="0077195E" w:rsidP="0077195E">
      <w:pPr>
        <w:keepNext/>
        <w:ind w:right="-618"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4F5C4F11" w14:textId="77777777" w:rsidR="0077195E" w:rsidRPr="00DE5892" w:rsidRDefault="0077195E" w:rsidP="0077195E">
      <w:pPr>
        <w:keepNext/>
        <w:rPr>
          <w:rFonts w:ascii="Calibri" w:hAnsi="Calibri"/>
          <w:color w:val="FF0000"/>
          <w:sz w:val="28"/>
          <w:szCs w:val="28"/>
        </w:rPr>
      </w:pPr>
    </w:p>
    <w:p w14:paraId="7F79313A" w14:textId="77777777" w:rsidR="00254239" w:rsidRPr="0077195E" w:rsidRDefault="00872182" w:rsidP="0077195E">
      <w:pPr>
        <w:pStyle w:val="BodyText"/>
        <w:spacing w:after="0"/>
        <w:rPr>
          <w:rFonts w:ascii="Microsoft YaHei UI" w:eastAsia="Microsoft YaHei UI" w:hAnsi="Microsoft YaHei UI" w:cs="Arial"/>
          <w:b/>
          <w:color w:val="000000"/>
          <w:sz w:val="28"/>
          <w:szCs w:val="28"/>
        </w:rPr>
      </w:pPr>
    </w:p>
    <w:p w14:paraId="72B8C835" w14:textId="097F9B65" w:rsidR="0052015E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为什么选择了我？</w:t>
      </w:r>
    </w:p>
    <w:p w14:paraId="6FB1DB03" w14:textId="07495342" w:rsidR="001F12A2" w:rsidRPr="0077195E" w:rsidRDefault="00EB4F31" w:rsidP="0077195E">
      <w:pPr>
        <w:pStyle w:val="BodyText"/>
        <w:spacing w:after="0"/>
        <w:rPr>
          <w:rFonts w:ascii="Microsoft YaHei UI" w:eastAsia="Microsoft YaHei UI" w:hAnsi="Microsoft YaHei UI" w:cs="Arial"/>
          <w:sz w:val="28"/>
          <w:szCs w:val="28"/>
        </w:rPr>
      </w:pPr>
      <w:bookmarkStart w:id="1" w:name="_Hlk40766566"/>
      <w:bookmarkEnd w:id="1"/>
      <w:r w:rsidRPr="0077195E">
        <w:rPr>
          <w:rFonts w:ascii="Microsoft YaHei UI" w:eastAsia="Microsoft YaHei UI" w:hAnsi="Microsoft YaHei UI" w:hint="eastAsia"/>
          <w:sz w:val="28"/>
          <w:szCs w:val="28"/>
        </w:rPr>
        <w:t>我们</w:t>
      </w:r>
      <w:r w:rsidRPr="0077195E">
        <w:rPr>
          <w:rFonts w:ascii="Microsoft YaHei UI" w:eastAsia="Microsoft YaHei UI" w:hAnsi="Microsoft YaHei UI" w:hint="eastAsia"/>
          <w:color w:val="000000" w:themeColor="text1"/>
          <w:sz w:val="28"/>
          <w:szCs w:val="28"/>
          <w:highlight w:val="yellow"/>
        </w:rPr>
        <w:t>随机</w:t>
      </w:r>
      <w:r w:rsidRPr="0077195E">
        <w:rPr>
          <w:rFonts w:ascii="Microsoft YaHei UI" w:eastAsia="Microsoft YaHei UI" w:hAnsi="Microsoft YaHei UI" w:hint="eastAsia"/>
          <w:color w:val="FF0000"/>
          <w:sz w:val="28"/>
          <w:szCs w:val="28"/>
        </w:rPr>
        <w:t xml:space="preserve"> </w:t>
      </w:r>
      <w:r w:rsidR="0077195E" w:rsidRPr="000B0E32">
        <w:rPr>
          <w:rFonts w:ascii="Calibri" w:hAnsi="Calibri" w:cs="Arial"/>
          <w:color w:val="FF0000"/>
          <w:sz w:val="28"/>
          <w:szCs w:val="24"/>
          <w:highlight w:val="yellow"/>
        </w:rPr>
        <w:t>[remove ‘</w:t>
      </w:r>
      <w:r w:rsidR="0077195E" w:rsidRPr="0077195E">
        <w:rPr>
          <w:rFonts w:ascii="Microsoft YaHei UI" w:eastAsia="Microsoft YaHei UI" w:hAnsi="Microsoft YaHei UI" w:hint="eastAsia"/>
          <w:color w:val="FF0000"/>
          <w:sz w:val="28"/>
          <w:szCs w:val="28"/>
          <w:highlight w:val="yellow"/>
        </w:rPr>
        <w:t>随机</w:t>
      </w:r>
      <w:r w:rsidR="0077195E" w:rsidRPr="000B0E32">
        <w:rPr>
          <w:rFonts w:ascii="Calibri" w:hAnsi="Calibri" w:cs="Arial"/>
          <w:color w:val="FF0000"/>
          <w:sz w:val="28"/>
          <w:szCs w:val="24"/>
          <w:highlight w:val="yellow"/>
        </w:rPr>
        <w:t>’ if whole sampling frame is being survey</w:t>
      </w:r>
      <w:r w:rsidR="0077195E">
        <w:rPr>
          <w:rFonts w:ascii="Calibri" w:hAnsi="Calibri" w:cs="Arial"/>
          <w:color w:val="FF0000"/>
          <w:sz w:val="28"/>
          <w:szCs w:val="24"/>
          <w:highlight w:val="yellow"/>
        </w:rPr>
        <w:t>ed</w:t>
      </w:r>
      <w:r w:rsidR="0077195E" w:rsidRPr="000B0E32">
        <w:rPr>
          <w:rFonts w:ascii="Calibri" w:hAnsi="Calibri" w:cs="Arial"/>
          <w:color w:val="FF0000"/>
          <w:sz w:val="28"/>
          <w:szCs w:val="24"/>
          <w:highlight w:val="yellow"/>
        </w:rPr>
        <w:t>]</w:t>
      </w:r>
      <w:r w:rsidRPr="0077195E">
        <w:rPr>
          <w:rFonts w:ascii="Microsoft YaHei UI" w:eastAsia="Microsoft YaHei UI" w:hAnsi="Microsoft YaHei UI" w:hint="eastAsia"/>
          <w:color w:val="FF0000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挑选了那些 接受由</w:t>
      </w:r>
      <w:r w:rsidR="0077195E" w:rsidRPr="0077195E">
        <w:rPr>
          <w:rFonts w:ascii="Calibri" w:eastAsia="Times New Roman" w:hAnsi="Calibri" w:cs="Arial"/>
          <w:color w:val="FF0000"/>
          <w:sz w:val="28"/>
          <w:szCs w:val="24"/>
          <w:highlight w:val="yellow"/>
          <w:lang w:eastAsia="en-US"/>
        </w:rPr>
        <w:t>[your local Social Services Department]</w:t>
      </w:r>
      <w:r w:rsidR="0077195E">
        <w:rPr>
          <w:rFonts w:ascii="Calibri" w:eastAsia="Times New Roman" w:hAnsi="Calibri" w:cs="Arial"/>
          <w:color w:val="FF0000"/>
          <w:sz w:val="28"/>
          <w:szCs w:val="24"/>
          <w:lang w:eastAsia="en-US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付费或者安排护理服务的人员。</w:t>
      </w:r>
      <w:r w:rsidRPr="0077195E">
        <w:rPr>
          <w:rFonts w:ascii="Microsoft YaHei UI" w:eastAsia="Microsoft YaHei UI" w:hAnsi="Microsoft YaHei UI" w:hint="eastAsia"/>
          <w:color w:val="FF0000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比如，您可能住在一个养老院、到一个日间护理中心去、有一个护理工作人员，或者使用餐饮服务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s can add one or two additional services specific for their area if they choose to]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。</w:t>
      </w:r>
    </w:p>
    <w:p w14:paraId="152BF615" w14:textId="0810CBE0" w:rsidR="001F12A2" w:rsidRPr="0077195E" w:rsidRDefault="00872182" w:rsidP="0077195E">
      <w:pPr>
        <w:pStyle w:val="BodyText"/>
        <w:spacing w:after="0"/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70374A51" w14:textId="52D149CF" w:rsidR="00CC01A7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我的回答会怎样处理？</w:t>
      </w:r>
    </w:p>
    <w:p w14:paraId="142AEB1B" w14:textId="55474DA6" w:rsidR="00CC01A7" w:rsidRPr="0077195E" w:rsidRDefault="00EB4F31" w:rsidP="0077195E">
      <w:pPr>
        <w:rPr>
          <w:rFonts w:ascii="Microsoft YaHei UI" w:eastAsia="Microsoft YaHei UI" w:hAnsi="Microsoft YaHei UI" w:cs="Arial"/>
          <w:color w:val="FF0000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您的回答由</w:t>
      </w:r>
      <w:r w:rsid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 xml:space="preserve"> </w:t>
      </w:r>
      <w:r w:rsidR="0077195E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="0077195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代表</w:t>
      </w:r>
      <w:r w:rsid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 xml:space="preserve"> </w:t>
      </w:r>
      <w:r w:rsidR="0077195E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="0077195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收集。</w:t>
      </w:r>
    </w:p>
    <w:p w14:paraId="4D8A3104" w14:textId="716EB98B" w:rsidR="00CC01A7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您的回答是保密的，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 xml:space="preserve">它不会被传递给直接为您提供服务的任何人。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我们将匿名化结果，因此没有人可以直接识别您的身份。在与</w:t>
      </w:r>
      <w:r>
        <w:rPr>
          <w:rFonts w:ascii="Microsoft YaHei UI" w:eastAsia="Microsoft YaHei UI" w:hAnsi="Microsoft YaHei UI" w:cs="Calibri" w:hint="eastAsia"/>
          <w:sz w:val="28"/>
          <w:szCs w:val="28"/>
        </w:rPr>
        <w:t xml:space="preserve"> </w:t>
      </w:r>
      <w:r w:rsidRPr="00EB4F31">
        <w:rPr>
          <w:rFonts w:ascii="Microsoft YaHei UI" w:eastAsia="Microsoft YaHei UI" w:hAnsi="Microsoft YaHei UI" w:cs="Calibri"/>
          <w:sz w:val="28"/>
          <w:szCs w:val="28"/>
        </w:rPr>
        <w:t>NHS England</w:t>
      </w:r>
      <w:r>
        <w:rPr>
          <w:rFonts w:ascii="Microsoft YaHei UI" w:eastAsia="Microsoft YaHei UI" w:hAnsi="Microsoft YaHei UI" w:cs="Calibri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（支持健康和社会护理服务的国家信息和技术组织）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共享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信息之前，我们会删除您的所有个人详细资料（姓名，地址，邮政编码，出生日期，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77195E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77195E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）</w:t>
      </w:r>
      <w:r w:rsidR="0077195E" w:rsidRPr="0077195E">
        <w:rPr>
          <w:rFonts w:ascii="Microsoft YaHei UI" w:eastAsia="Microsoft YaHei UI" w:hAnsi="Microsoft YaHei UI" w:cs="Calibri" w:hint="eastAsia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 xml:space="preserve">。 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 xml:space="preserve">答案将通过唯一的参考代码连接到 </w:t>
      </w:r>
      <w:r w:rsidR="0077195E" w:rsidRPr="0077195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[Local authority name]</w:t>
      </w:r>
      <w:r w:rsidR="0077195E" w:rsidRPr="0077195E">
        <w:rPr>
          <w:rFonts w:ascii="Microsoft YaHei UI" w:eastAsia="Microsoft YaHei UI" w:hAnsi="Microsoft YaHei UI" w:hint="eastAsia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Calibri" w:hint="eastAsia"/>
          <w:sz w:val="28"/>
          <w:szCs w:val="28"/>
        </w:rPr>
        <w:t>持有的一些</w:t>
      </w:r>
      <w:r w:rsidRPr="0077195E">
        <w:rPr>
          <w:rFonts w:ascii="Microsoft YaHei UI" w:eastAsia="Microsoft YaHei UI" w:hAnsi="Microsoft YaHei UI" w:hint="eastAsia"/>
          <w:sz w:val="28"/>
          <w:szCs w:val="28"/>
        </w:rPr>
        <w:t>人口统计信息。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 xml:space="preserve"> 然后，这些匿名调查结果被研究人员和组织（如卫生和社会护理部）发布和使用，以帮助改善服务。</w:t>
      </w:r>
    </w:p>
    <w:p w14:paraId="38F02245" w14:textId="467C674B" w:rsidR="008E49BD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>只有当您指出对您或他人的健康和安全存在风险，或者您的护理遇到严重问题时，我们才会就您的答案与您联系。 在这种情况下，有人会与您联系，讨论您希望如何处理，这些人不会是您的社会工作者或护理人员。</w:t>
      </w:r>
      <w:r w:rsidR="0077195E" w:rsidRPr="0077195E">
        <w:rPr>
          <w:rFonts w:ascii="Microsoft YaHei UI" w:eastAsia="Microsoft YaHei UI" w:hAnsi="Microsoft YaHei UI" w:cs="Arial" w:hint="eastAsia"/>
          <w:sz w:val="28"/>
          <w:szCs w:val="28"/>
        </w:rPr>
        <w:t xml:space="preserve"> </w:t>
      </w:r>
      <w:r w:rsidRPr="0077195E">
        <w:rPr>
          <w:rFonts w:ascii="Microsoft YaHei UI" w:eastAsia="Microsoft YaHei UI" w:hAnsi="Microsoft YaHei UI" w:cs="Arial" w:hint="eastAsia"/>
          <w:sz w:val="28"/>
          <w:szCs w:val="28"/>
        </w:rPr>
        <w:t>您可以在我们的网站和/或</w:t>
      </w:r>
      <w:r w:rsidRPr="00EB4F31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[信息专员办公室网站</w:t>
      </w:r>
      <w:r w:rsidR="0077195E" w:rsidRPr="00EB4F31">
        <w:rPr>
          <w:rFonts w:ascii="Microsoft YaHei UI" w:eastAsia="Microsoft YaHei UI" w:hAnsi="Microsoft YaHei UI"/>
          <w:sz w:val="28"/>
          <w:szCs w:val="28"/>
          <w:highlight w:val="yellow"/>
        </w:rPr>
        <w:t xml:space="preserve">： </w:t>
      </w:r>
      <w:hyperlink r:id="rId15" w:history="1">
        <w:r w:rsidR="0077195E" w:rsidRPr="00EB4F31">
          <w:rPr>
            <w:rStyle w:val="Hyperlink"/>
            <w:rFonts w:ascii="Calibri" w:hAnsi="Calibri" w:cs="Arial"/>
            <w:sz w:val="28"/>
            <w:szCs w:val="24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 w:rsidRPr="00EB4F31">
        <w:rPr>
          <w:rFonts w:ascii="Calibri" w:hAnsi="Calibri" w:cs="Arial"/>
          <w:sz w:val="28"/>
          <w:szCs w:val="24"/>
          <w:highlight w:val="yellow"/>
          <w:lang w:eastAsia="en-GB"/>
        </w:rPr>
        <w:t>]</w:t>
      </w:r>
      <w:r w:rsidRPr="00EB4F31">
        <w:rPr>
          <w:rFonts w:ascii="Microsoft YaHei UI" w:eastAsia="Microsoft YaHei UI" w:hAnsi="Microsoft YaHei UI" w:hint="eastAsia"/>
          <w:sz w:val="28"/>
          <w:szCs w:val="28"/>
          <w:highlight w:val="yellow"/>
        </w:rPr>
        <w:t xml:space="preserve"> 上找到有关您的权利的更多信息 [在提供的单独信息表中]</w:t>
      </w:r>
      <w:r w:rsidRPr="00EB4F31">
        <w:rPr>
          <w:rFonts w:ascii="Microsoft YaHei UI" w:eastAsia="Microsoft YaHei UI" w:hAnsi="Microsoft YaHei UI" w:cs="Arial" w:hint="eastAsia"/>
          <w:sz w:val="28"/>
          <w:szCs w:val="28"/>
          <w:highlight w:val="yellow"/>
        </w:rPr>
        <w:t>.</w:t>
      </w:r>
    </w:p>
    <w:p w14:paraId="5A07DB4B" w14:textId="647FCB49" w:rsidR="00175666" w:rsidRPr="0077195E" w:rsidRDefault="00872182" w:rsidP="0077195E">
      <w:pPr>
        <w:rPr>
          <w:rFonts w:ascii="Microsoft YaHei UI" w:eastAsia="Microsoft YaHei UI" w:hAnsi="Microsoft YaHei UI" w:cs="Arial"/>
          <w:sz w:val="28"/>
          <w:szCs w:val="28"/>
        </w:rPr>
      </w:pPr>
    </w:p>
    <w:p w14:paraId="6C9AD78B" w14:textId="7AF56177" w:rsidR="00175666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是否有人可以帮忙填写这一调查问卷？</w:t>
      </w:r>
    </w:p>
    <w:p w14:paraId="4EFC0F1C" w14:textId="17B498FB" w:rsidR="00175666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是的，我们可以提供大量的帮助。您可以要求提供一份使用其他语言或更大字体或容易阅读的版本。您也可以要求通过电话或面对面完成调查。如果您有任何请求或疑问，请使用下面的“联系我们”部分中的详细信息联系我们。</w:t>
      </w:r>
    </w:p>
    <w:p w14:paraId="17F4A35A" w14:textId="055E2DF2" w:rsidR="0024552A" w:rsidRPr="0077195E" w:rsidRDefault="00EB4F31" w:rsidP="0077195E">
      <w:pPr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</w:rPr>
        <w:t>如果您觉得自己无法完成调查问卷的填写，则可以请朋友或亲戚帮助您；但是，重要的是您的观点和经验，因此他们替您填写的内容必须完全反映您对问题的确切回答。您也可以使用以下联系方式，要求我们安排一名独立的工作人员来帮助您完成这项调查。</w:t>
      </w:r>
    </w:p>
    <w:p w14:paraId="748D5B96" w14:textId="77777777" w:rsidR="00964A89" w:rsidRPr="0077195E" w:rsidRDefault="00872182" w:rsidP="0077195E">
      <w:pPr>
        <w:rPr>
          <w:rFonts w:ascii="Microsoft YaHei UI" w:eastAsia="Microsoft YaHei UI" w:hAnsi="Microsoft YaHei UI" w:cs="Arial"/>
          <w:sz w:val="28"/>
          <w:szCs w:val="28"/>
        </w:rPr>
      </w:pPr>
    </w:p>
    <w:p w14:paraId="17D0CF8F" w14:textId="122C8820" w:rsidR="00362457" w:rsidRPr="0077195E" w:rsidRDefault="00EB4F31" w:rsidP="0077195E">
      <w:pPr>
        <w:pStyle w:val="BodyText"/>
        <w:spacing w:after="0"/>
        <w:rPr>
          <w:rFonts w:ascii="Microsoft YaHei UI" w:eastAsia="Microsoft YaHei UI" w:hAnsi="Microsoft YaHei UI"/>
          <w:b/>
          <w:color w:val="000000"/>
          <w:sz w:val="32"/>
          <w:szCs w:val="32"/>
        </w:rPr>
      </w:pPr>
      <w:r w:rsidRPr="0077195E">
        <w:rPr>
          <w:rFonts w:ascii="Microsoft YaHei UI" w:eastAsia="Microsoft YaHei UI" w:hAnsi="Microsoft YaHei UI" w:hint="eastAsia"/>
          <w:b/>
          <w:color w:val="000000"/>
          <w:sz w:val="32"/>
          <w:szCs w:val="32"/>
        </w:rPr>
        <w:t>我必须填写这一问卷调查吗？</w:t>
      </w:r>
    </w:p>
    <w:p w14:paraId="6EF46B41" w14:textId="065DA0CA" w:rsidR="0024552A" w:rsidRPr="0077195E" w:rsidRDefault="00EB4F31" w:rsidP="0077195E">
      <w:pPr>
        <w:rPr>
          <w:rFonts w:ascii="Microsoft YaHei UI" w:eastAsia="Microsoft YaHei UI" w:hAnsi="Microsoft YaHei UI" w:cs="Arial"/>
          <w:color w:val="000000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color w:val="000000"/>
          <w:sz w:val="28"/>
          <w:szCs w:val="28"/>
        </w:rPr>
        <w:t>您不一定非参加这项调查。如果您选择参加这项调查，也不必回答所有的问题。无论您选择参加还是不参加，该调查都不会对您获得的服务或待遇产生任何影响。</w:t>
      </w:r>
    </w:p>
    <w:p w14:paraId="34C3595F" w14:textId="77777777" w:rsidR="0024552A" w:rsidRPr="0077195E" w:rsidRDefault="00872182" w:rsidP="0077195E">
      <w:pPr>
        <w:rPr>
          <w:rFonts w:ascii="Microsoft YaHei UI" w:eastAsia="Microsoft YaHei UI" w:hAnsi="Microsoft YaHei UI" w:cs="Arial"/>
          <w:color w:val="000000"/>
          <w:sz w:val="28"/>
          <w:szCs w:val="28"/>
        </w:rPr>
      </w:pPr>
    </w:p>
    <w:p w14:paraId="643934FC" w14:textId="2764E462" w:rsidR="0024552A" w:rsidRPr="0077195E" w:rsidRDefault="00EB4F31" w:rsidP="0077195E">
      <w:pPr>
        <w:keepNext/>
        <w:spacing w:before="120" w:after="60"/>
        <w:outlineLvl w:val="0"/>
        <w:rPr>
          <w:rFonts w:ascii="Microsoft YaHei UI" w:eastAsia="Microsoft YaHei UI" w:hAnsi="Microsoft YaHei UI" w:cs="Arial"/>
          <w:b/>
          <w:bCs/>
          <w:kern w:val="32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sz w:val="28"/>
          <w:szCs w:val="28"/>
        </w:rPr>
        <w:t>联系我们</w:t>
      </w:r>
    </w:p>
    <w:p w14:paraId="3CC8075D" w14:textId="10425B7F" w:rsidR="0024552A" w:rsidRPr="0077195E" w:rsidRDefault="00EB4F31" w:rsidP="0077195E">
      <w:pPr>
        <w:keepNext/>
        <w:spacing w:before="120" w:after="60"/>
        <w:outlineLvl w:val="0"/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sz w:val="28"/>
          <w:szCs w:val="28"/>
        </w:rPr>
        <w:t>关于寻求独立人员的支持和咨询</w:t>
      </w:r>
    </w:p>
    <w:p w14:paraId="7929A95D" w14:textId="77777777" w:rsidR="00EB4F31" w:rsidRDefault="00EB4F31" w:rsidP="00EB4F31">
      <w:pPr>
        <w:keepNext/>
        <w:outlineLvl w:val="2"/>
        <w:rPr>
          <w:rFonts w:ascii="Calibri" w:hAnsi="Calibri" w:cs="Arial"/>
          <w:color w:val="FF0000"/>
          <w:sz w:val="28"/>
          <w:szCs w:val="24"/>
          <w:lang w:eastAsia="en-GB"/>
        </w:rPr>
      </w:pPr>
      <w:bookmarkStart w:id="2" w:name="_Hlk8122253"/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must include details of a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telephone help line/advocacy group through which assistance in completing the survey can be arranged]</w:t>
      </w:r>
    </w:p>
    <w:p w14:paraId="092B8EB7" w14:textId="5031AC2A" w:rsidR="0050193F" w:rsidRPr="0077195E" w:rsidRDefault="00EB4F31" w:rsidP="0077195E">
      <w:pPr>
        <w:keepNext/>
        <w:spacing w:before="120" w:after="60"/>
        <w:outlineLvl w:val="0"/>
        <w:rPr>
          <w:rFonts w:ascii="Microsoft YaHei UI" w:eastAsia="Microsoft YaHei UI" w:hAnsi="Microsoft YaHei UI" w:cs="Arial"/>
          <w:sz w:val="28"/>
          <w:szCs w:val="28"/>
        </w:rPr>
      </w:pPr>
      <w:r w:rsidRPr="0077195E">
        <w:rPr>
          <w:rFonts w:ascii="Microsoft YaHei UI" w:eastAsia="Microsoft YaHei UI" w:hAnsi="Microsoft YaHei UI" w:hint="eastAsia"/>
          <w:b/>
          <w:sz w:val="28"/>
          <w:szCs w:val="28"/>
        </w:rPr>
        <w:t>关于独立投诉的事宜</w:t>
      </w:r>
    </w:p>
    <w:bookmarkEnd w:id="2"/>
    <w:p w14:paraId="6FB38B46" w14:textId="77777777" w:rsidR="00EB4F31" w:rsidRPr="0005638A" w:rsidRDefault="00EB4F31" w:rsidP="00EB4F31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</w:pP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must include details of an independent complaints procedure including contact details and a brief summary of the process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</w:p>
    <w:p w14:paraId="5094109D" w14:textId="77777777" w:rsidR="00362457" w:rsidRPr="0077195E" w:rsidRDefault="00872182" w:rsidP="0077195E">
      <w:pPr>
        <w:keepNext/>
        <w:outlineLvl w:val="2"/>
        <w:rPr>
          <w:rFonts w:ascii="Microsoft YaHei UI" w:eastAsia="Microsoft YaHei UI" w:hAnsi="Microsoft YaHei UI" w:cs="Arial"/>
          <w:sz w:val="28"/>
          <w:szCs w:val="28"/>
        </w:rPr>
      </w:pPr>
    </w:p>
    <w:p w14:paraId="3ED9E4F9" w14:textId="50EE236C" w:rsidR="00573F9F" w:rsidRPr="0077195E" w:rsidRDefault="00EB4F31" w:rsidP="0077195E">
      <w:pPr>
        <w:keepNext/>
        <w:spacing w:after="60"/>
        <w:outlineLvl w:val="2"/>
        <w:rPr>
          <w:rFonts w:ascii="Microsoft YaHei UI" w:eastAsia="Microsoft YaHei UI" w:hAnsi="Microsoft YaHei UI" w:cs="Arial"/>
          <w:sz w:val="28"/>
          <w:szCs w:val="28"/>
          <w:u w:val="single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  <w:u w:val="single"/>
        </w:rPr>
        <w:t>就本调查提出的要求和查询</w:t>
      </w:r>
    </w:p>
    <w:p w14:paraId="57254B52" w14:textId="77777777" w:rsidR="00EB4F31" w:rsidRPr="00573F9F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number]</w:t>
      </w:r>
      <w: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 xml:space="preserve"> 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c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an vary these hours or expand this e.g. to say leave a message and someone will get back to you]</w:t>
      </w:r>
    </w:p>
    <w:p w14:paraId="4CC75D9C" w14:textId="77777777" w:rsidR="00EB4F31" w:rsidRPr="00573F9F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175F0337" w14:textId="77777777" w:rsidR="00EB4F31" w:rsidRPr="00573F9F" w:rsidRDefault="00EB4F31" w:rsidP="00EB4F31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573F9F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p w14:paraId="539AC955" w14:textId="77777777" w:rsidR="00573F9F" w:rsidRPr="0077195E" w:rsidRDefault="00EB4F31" w:rsidP="0077195E">
      <w:pPr>
        <w:keepNext/>
        <w:spacing w:before="120" w:after="60"/>
        <w:outlineLvl w:val="2"/>
        <w:rPr>
          <w:rFonts w:ascii="Microsoft YaHei UI" w:eastAsia="Microsoft YaHei UI" w:hAnsi="Microsoft YaHei UI" w:cs="Arial"/>
          <w:sz w:val="28"/>
          <w:szCs w:val="28"/>
          <w:u w:val="single"/>
        </w:rPr>
      </w:pPr>
      <w:r w:rsidRPr="0077195E">
        <w:rPr>
          <w:rFonts w:ascii="Microsoft YaHei UI" w:eastAsia="Microsoft YaHei UI" w:hAnsi="Microsoft YaHei UI" w:hint="eastAsia"/>
          <w:sz w:val="28"/>
          <w:szCs w:val="28"/>
          <w:u w:val="single"/>
        </w:rPr>
        <w:t>就对您的护理或者支持服务提出的询问</w:t>
      </w:r>
    </w:p>
    <w:p w14:paraId="2552D1E4" w14:textId="77777777" w:rsidR="00EB4F31" w:rsidRPr="006F2FCA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[telephone number</w:t>
      </w:r>
      <w:r w:rsidRPr="00A447AF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/>
        </w:rPr>
        <w:t>] (</w:t>
      </w:r>
      <w:r w:rsidRPr="00A447AF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 xml:space="preserve">Monday to Friday between 10.00 am and 12.00 noon, or between 2.00 pm and 4.00 pm) </w:t>
      </w:r>
      <w:r w:rsidRPr="00B73B3E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[Councils </w:t>
      </w:r>
      <w:r w:rsidRPr="00E46380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can vary these hours or expand this e.g. to say leave a message and someone will get back to you]</w:t>
      </w:r>
    </w:p>
    <w:p w14:paraId="754AE5E7" w14:textId="77777777" w:rsidR="00EB4F31" w:rsidRPr="006F2FCA" w:rsidRDefault="00EB4F31" w:rsidP="00EB4F31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[email]</w:t>
      </w:r>
    </w:p>
    <w:p w14:paraId="0B900573" w14:textId="5B983BFA" w:rsidR="001E172F" w:rsidRPr="00EB4F31" w:rsidRDefault="00EB4F31" w:rsidP="00EB4F31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</w:pPr>
      <w:r w:rsidRPr="006F2FCA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/>
        </w:rPr>
        <w:t>[postal address]</w:t>
      </w:r>
    </w:p>
    <w:sectPr w:rsidR="001E172F" w:rsidRPr="00EB4F31" w:rsidSect="00B40C28">
      <w:footerReference w:type="default" r:id="rId16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65DB5" w14:textId="77777777" w:rsidR="0081162E" w:rsidRDefault="00EB4F31" w:rsidP="00EE4313">
      <w:r>
        <w:separator/>
      </w:r>
    </w:p>
  </w:endnote>
  <w:endnote w:type="continuationSeparator" w:id="0">
    <w:p w14:paraId="43ABF4D5" w14:textId="77777777" w:rsidR="0081162E" w:rsidRDefault="00EB4F31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99454" w14:textId="7A0429CD" w:rsidR="00EE4313" w:rsidRPr="003D63F3" w:rsidRDefault="00872182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27A75" w14:textId="77777777" w:rsidR="0081162E" w:rsidRDefault="00EB4F31" w:rsidP="00EE4313">
      <w:r>
        <w:separator/>
      </w:r>
    </w:p>
  </w:footnote>
  <w:footnote w:type="continuationSeparator" w:id="0">
    <w:p w14:paraId="76897C66" w14:textId="77777777" w:rsidR="0081162E" w:rsidRDefault="00EB4F31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77195E"/>
    <w:rsid w:val="0077195E"/>
    <w:rsid w:val="00872182"/>
    <w:rsid w:val="00EB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eastAsia="SimSun" w:hAnsi="Arial"/>
      <w:sz w:val="24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SimSun" w:hAnsi="Arial"/>
      <w:sz w:val="24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/>
      <w:b/>
      <w:color w:val="800000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ico.org.uk/for-organisations/guide-to-the-general-data-protection-regulation-gdpr/individual-rights/right-to-be-informed/" TargetMode="Externa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FD40E-3DDC-48C8-9E7E-1E3022194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B39F55-BE8F-47F6-93D3-8AF4DD6DD6D2}"/>
</file>

<file path=customXml/itemProps4.xml><?xml version="1.0" encoding="utf-8"?>
<ds:datastoreItem xmlns:ds="http://schemas.openxmlformats.org/officeDocument/2006/customXml" ds:itemID="{95ADD373-D850-4124-8670-975544418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1A9CCE1A-E024-4BE4-8872-828B6591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13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12</cp:revision>
  <cp:lastPrinted>2017-08-18T14:08:00Z</cp:lastPrinted>
  <dcterms:created xsi:type="dcterms:W3CDTF">2020-12-02T13:49:00Z</dcterms:created>
  <dcterms:modified xsi:type="dcterms:W3CDTF">2023-10-09T01:18:00Z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707b70c9-d2f3-442f-b31a-2e2b9996ee50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